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823B36" w14:textId="77777777" w:rsidR="006E34BA" w:rsidRDefault="006E34BA" w:rsidP="006E34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CRAKENTHORPE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fl.1403)</w:t>
      </w:r>
    </w:p>
    <w:p w14:paraId="5B2683D2" w14:textId="77777777" w:rsidR="006E34BA" w:rsidRDefault="006E34BA" w:rsidP="006E34BA">
      <w:pPr>
        <w:rPr>
          <w:rFonts w:ascii="Times New Roman" w:hAnsi="Times New Roman" w:cs="Times New Roman"/>
          <w:sz w:val="24"/>
          <w:szCs w:val="24"/>
        </w:rPr>
      </w:pPr>
    </w:p>
    <w:p w14:paraId="6F9BFD35" w14:textId="77777777" w:rsidR="006E34BA" w:rsidRDefault="006E34BA" w:rsidP="006E34BA">
      <w:pPr>
        <w:rPr>
          <w:rFonts w:ascii="Times New Roman" w:hAnsi="Times New Roman" w:cs="Times New Roman"/>
          <w:sz w:val="24"/>
          <w:szCs w:val="24"/>
        </w:rPr>
      </w:pPr>
    </w:p>
    <w:p w14:paraId="4E4DC600" w14:textId="77777777" w:rsidR="006E34BA" w:rsidRDefault="006E34BA" w:rsidP="006E34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Nov.1403</w:t>
      </w:r>
      <w:r>
        <w:rPr>
          <w:rFonts w:ascii="Times New Roman" w:hAnsi="Times New Roman" w:cs="Times New Roman"/>
          <w:sz w:val="24"/>
          <w:szCs w:val="24"/>
        </w:rPr>
        <w:tab/>
        <w:t>He was appointed Escheator of Cumberland and Westmoreland.</w:t>
      </w:r>
    </w:p>
    <w:p w14:paraId="18B1CFA2" w14:textId="77777777" w:rsidR="006E34BA" w:rsidRDefault="006E34BA" w:rsidP="006E34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p.234)</w:t>
      </w:r>
    </w:p>
    <w:p w14:paraId="78774753" w14:textId="77777777" w:rsidR="006E34BA" w:rsidRDefault="006E34BA" w:rsidP="006E34BA">
      <w:pPr>
        <w:rPr>
          <w:rFonts w:ascii="Times New Roman" w:hAnsi="Times New Roman" w:cs="Times New Roman"/>
          <w:sz w:val="24"/>
          <w:szCs w:val="24"/>
        </w:rPr>
      </w:pPr>
    </w:p>
    <w:p w14:paraId="12F83451" w14:textId="77777777" w:rsidR="006E34BA" w:rsidRDefault="006E34BA" w:rsidP="006E34BA">
      <w:pPr>
        <w:rPr>
          <w:rFonts w:ascii="Times New Roman" w:hAnsi="Times New Roman" w:cs="Times New Roman"/>
          <w:sz w:val="24"/>
          <w:szCs w:val="24"/>
        </w:rPr>
      </w:pPr>
    </w:p>
    <w:p w14:paraId="56FBAFF6" w14:textId="77777777" w:rsidR="006E34BA" w:rsidRDefault="006E34BA" w:rsidP="006E34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June 2021</w:t>
      </w:r>
    </w:p>
    <w:p w14:paraId="0B8675D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722DC0" w14:textId="77777777" w:rsidR="006E34BA" w:rsidRDefault="006E34BA" w:rsidP="009139A6">
      <w:r>
        <w:separator/>
      </w:r>
    </w:p>
  </w:endnote>
  <w:endnote w:type="continuationSeparator" w:id="0">
    <w:p w14:paraId="30509D56" w14:textId="77777777" w:rsidR="006E34BA" w:rsidRDefault="006E34B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985FB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4A383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1523E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629CBB" w14:textId="77777777" w:rsidR="006E34BA" w:rsidRDefault="006E34BA" w:rsidP="009139A6">
      <w:r>
        <w:separator/>
      </w:r>
    </w:p>
  </w:footnote>
  <w:footnote w:type="continuationSeparator" w:id="0">
    <w:p w14:paraId="483A622A" w14:textId="77777777" w:rsidR="006E34BA" w:rsidRDefault="006E34B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BAF6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70123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00A1B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4BA"/>
    <w:rsid w:val="000666E0"/>
    <w:rsid w:val="002510B7"/>
    <w:rsid w:val="005C130B"/>
    <w:rsid w:val="006E34BA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CE79D"/>
  <w15:chartTrackingRefBased/>
  <w15:docId w15:val="{6A518AF7-611A-4FAC-869D-272AF5E17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34BA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2021-07-13T20:46:00Z</dcterms:created>
  <dcterms:modified xsi:type="dcterms:W3CDTF">2021-07-13T20:46:00Z</dcterms:modified>
</cp:coreProperties>
</file>